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3B249" w14:textId="77777777" w:rsidR="00D75621" w:rsidRDefault="00D75621" w:rsidP="00D756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CHIVELING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ex.1428)</w:t>
      </w:r>
    </w:p>
    <w:p w14:paraId="5EFB8537" w14:textId="77777777" w:rsidR="00D75621" w:rsidRDefault="00D75621" w:rsidP="00D756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Tenterden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 Lollard.</w:t>
      </w:r>
    </w:p>
    <w:p w14:paraId="723281FE" w14:textId="77777777" w:rsidR="00D75621" w:rsidRDefault="00D75621" w:rsidP="00D75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B1E683" w14:textId="77777777" w:rsidR="00D75621" w:rsidRDefault="00D75621" w:rsidP="00D75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E4DF2B" w14:textId="77777777" w:rsidR="00D75621" w:rsidRDefault="00D75621" w:rsidP="00D756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Nov.1428</w:t>
      </w:r>
      <w:r>
        <w:rPr>
          <w:rFonts w:ascii="Times New Roman" w:hAnsi="Times New Roman" w:cs="Times New Roman"/>
          <w:sz w:val="24"/>
          <w:szCs w:val="24"/>
        </w:rPr>
        <w:tab/>
        <w:t>He was burned at Colchester.</w:t>
      </w:r>
    </w:p>
    <w:p w14:paraId="04525B94" w14:textId="77777777" w:rsidR="00D75621" w:rsidRPr="00BA786E" w:rsidRDefault="00D75621" w:rsidP="00D7562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p.418)</w:t>
      </w:r>
    </w:p>
    <w:p w14:paraId="668FDFE8" w14:textId="77777777" w:rsidR="00D75621" w:rsidRPr="00BA786E" w:rsidRDefault="00D75621" w:rsidP="00D75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8DA864" w14:textId="77777777" w:rsidR="00D75621" w:rsidRDefault="00D75621" w:rsidP="00D75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81C764" w14:textId="77777777" w:rsidR="00D75621" w:rsidRDefault="00D75621" w:rsidP="00D75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CB109B" w14:textId="77777777" w:rsidR="00D75621" w:rsidRDefault="00D75621" w:rsidP="00D756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July 2022</w:t>
      </w:r>
    </w:p>
    <w:p w14:paraId="7B787E5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EBC05" w14:textId="77777777" w:rsidR="00D75621" w:rsidRDefault="00D75621" w:rsidP="009139A6">
      <w:r>
        <w:separator/>
      </w:r>
    </w:p>
  </w:endnote>
  <w:endnote w:type="continuationSeparator" w:id="0">
    <w:p w14:paraId="6C362FE4" w14:textId="77777777" w:rsidR="00D75621" w:rsidRDefault="00D756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5179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3C4DE" w14:textId="77777777" w:rsidR="00D75621" w:rsidRDefault="00D75621" w:rsidP="009139A6">
      <w:r>
        <w:separator/>
      </w:r>
    </w:p>
  </w:footnote>
  <w:footnote w:type="continuationSeparator" w:id="0">
    <w:p w14:paraId="349A053C" w14:textId="77777777" w:rsidR="00D75621" w:rsidRDefault="00D75621" w:rsidP="00913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62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7562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51362"/>
  <w15:chartTrackingRefBased/>
  <w15:docId w15:val="{50C7B64F-75E8-4617-A779-F9A18EFBA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2022-07-17T07:04:00Z</dcterms:created>
  <dcterms:modified xsi:type="dcterms:W3CDTF">2022-07-17T07:04:00Z</dcterms:modified>
</cp:coreProperties>
</file>